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05D523" w14:textId="77777777" w:rsidR="0055661C" w:rsidRDefault="0055661C" w:rsidP="0055661C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Matilda PYLE</w:t>
      </w:r>
      <w:r>
        <w:rPr>
          <w:rFonts w:cs="Times New Roman"/>
          <w:szCs w:val="24"/>
        </w:rPr>
        <w:t xml:space="preserve"> 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fl.1483)</w:t>
      </w:r>
    </w:p>
    <w:p w14:paraId="2BCE956E" w14:textId="77777777" w:rsidR="0055661C" w:rsidRDefault="0055661C" w:rsidP="0055661C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</w:t>
      </w:r>
      <w:proofErr w:type="spellStart"/>
      <w:r>
        <w:rPr>
          <w:rFonts w:cs="Times New Roman"/>
          <w:szCs w:val="24"/>
        </w:rPr>
        <w:t>Broadclyst</w:t>
      </w:r>
      <w:proofErr w:type="spellEnd"/>
      <w:r>
        <w:rPr>
          <w:rFonts w:cs="Times New Roman"/>
          <w:szCs w:val="24"/>
        </w:rPr>
        <w:t xml:space="preserve">, Devon. </w:t>
      </w:r>
    </w:p>
    <w:p w14:paraId="2F475E26" w14:textId="77777777" w:rsidR="0055661C" w:rsidRDefault="0055661C" w:rsidP="0055661C">
      <w:pPr>
        <w:pStyle w:val="NoSpacing"/>
        <w:jc w:val="both"/>
        <w:rPr>
          <w:rFonts w:cs="Times New Roman"/>
          <w:szCs w:val="24"/>
        </w:rPr>
      </w:pPr>
    </w:p>
    <w:p w14:paraId="5FF3B2B1" w14:textId="77777777" w:rsidR="0055661C" w:rsidRDefault="0055661C" w:rsidP="0055661C">
      <w:pPr>
        <w:pStyle w:val="NoSpacing"/>
        <w:jc w:val="both"/>
        <w:rPr>
          <w:rFonts w:cs="Times New Roman"/>
          <w:szCs w:val="24"/>
        </w:rPr>
      </w:pPr>
    </w:p>
    <w:p w14:paraId="231B16CE" w14:textId="77777777" w:rsidR="0055661C" w:rsidRDefault="0055661C" w:rsidP="0055661C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= Richard(q.v.).</w:t>
      </w:r>
    </w:p>
    <w:p w14:paraId="6146A2E4" w14:textId="77777777" w:rsidR="0055661C" w:rsidRDefault="0055661C" w:rsidP="0055661C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(</w:t>
      </w:r>
      <w:hyperlink r:id="rId6" w:history="1">
        <w:r>
          <w:rPr>
            <w:rStyle w:val="Hyperlink"/>
            <w:rFonts w:cs="Times New Roman"/>
            <w:szCs w:val="24"/>
          </w:rPr>
          <w:t xml:space="preserve">http://aalt.law.uh.edu/Indices/CP40Indices/CP40no883Pl.htm  </w:t>
        </w:r>
      </w:hyperlink>
      <w:r>
        <w:rPr>
          <w:rFonts w:cs="Times New Roman"/>
          <w:szCs w:val="24"/>
        </w:rPr>
        <w:t>)</w:t>
      </w:r>
    </w:p>
    <w:p w14:paraId="6DE3FEA9" w14:textId="77777777" w:rsidR="0055661C" w:rsidRDefault="0055661C" w:rsidP="0055661C">
      <w:pPr>
        <w:pStyle w:val="NoSpacing"/>
        <w:jc w:val="both"/>
        <w:rPr>
          <w:rFonts w:cs="Times New Roman"/>
          <w:szCs w:val="24"/>
        </w:rPr>
      </w:pPr>
    </w:p>
    <w:p w14:paraId="5EAD8092" w14:textId="77777777" w:rsidR="0055661C" w:rsidRDefault="0055661C" w:rsidP="0055661C">
      <w:pPr>
        <w:pStyle w:val="NoSpacing"/>
        <w:jc w:val="both"/>
        <w:rPr>
          <w:rFonts w:cs="Times New Roman"/>
          <w:szCs w:val="24"/>
        </w:rPr>
      </w:pPr>
    </w:p>
    <w:p w14:paraId="412A3F86" w14:textId="77777777" w:rsidR="0055661C" w:rsidRDefault="0055661C" w:rsidP="0055661C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 xml:space="preserve">Alice Parker, Abbess of </w:t>
      </w:r>
      <w:proofErr w:type="spellStart"/>
      <w:r>
        <w:rPr>
          <w:rFonts w:cs="Times New Roman"/>
          <w:szCs w:val="24"/>
        </w:rPr>
        <w:t>Canonleigh</w:t>
      </w:r>
      <w:proofErr w:type="spellEnd"/>
      <w:r>
        <w:rPr>
          <w:rFonts w:cs="Times New Roman"/>
          <w:szCs w:val="24"/>
        </w:rPr>
        <w:t>(q.v.), brought a plaint of debt against them.</w:t>
      </w:r>
    </w:p>
    <w:p w14:paraId="0CD3D365" w14:textId="77777777" w:rsidR="0055661C" w:rsidRDefault="0055661C" w:rsidP="0055661C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(ibid.)</w:t>
      </w:r>
    </w:p>
    <w:p w14:paraId="356189C2" w14:textId="77777777" w:rsidR="0055661C" w:rsidRDefault="0055661C" w:rsidP="0055661C">
      <w:pPr>
        <w:pStyle w:val="NoSpacing"/>
        <w:jc w:val="both"/>
        <w:rPr>
          <w:rFonts w:cs="Times New Roman"/>
          <w:szCs w:val="24"/>
        </w:rPr>
      </w:pPr>
    </w:p>
    <w:p w14:paraId="79EE9690" w14:textId="77777777" w:rsidR="0055661C" w:rsidRDefault="0055661C" w:rsidP="0055661C">
      <w:pPr>
        <w:pStyle w:val="NoSpacing"/>
        <w:jc w:val="both"/>
        <w:rPr>
          <w:rFonts w:cs="Times New Roman"/>
          <w:szCs w:val="24"/>
        </w:rPr>
      </w:pPr>
    </w:p>
    <w:p w14:paraId="51131044" w14:textId="77777777" w:rsidR="0055661C" w:rsidRDefault="0055661C" w:rsidP="0055661C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14 October 2022</w:t>
      </w:r>
    </w:p>
    <w:p w14:paraId="757E61DD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F219A5" w14:textId="77777777" w:rsidR="0055661C" w:rsidRDefault="0055661C" w:rsidP="009139A6">
      <w:r>
        <w:separator/>
      </w:r>
    </w:p>
  </w:endnote>
  <w:endnote w:type="continuationSeparator" w:id="0">
    <w:p w14:paraId="0E4A3A05" w14:textId="77777777" w:rsidR="0055661C" w:rsidRDefault="0055661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CBB5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3FA7B6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A5CC9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7D54F9" w14:textId="77777777" w:rsidR="0055661C" w:rsidRDefault="0055661C" w:rsidP="009139A6">
      <w:r>
        <w:separator/>
      </w:r>
    </w:p>
  </w:footnote>
  <w:footnote w:type="continuationSeparator" w:id="0">
    <w:p w14:paraId="6A21AE87" w14:textId="77777777" w:rsidR="0055661C" w:rsidRDefault="0055661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F5ADA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AA389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1A47E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661C"/>
    <w:rsid w:val="000666E0"/>
    <w:rsid w:val="002510B7"/>
    <w:rsid w:val="0055661C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B0C5F4"/>
  <w15:chartTrackingRefBased/>
  <w15:docId w15:val="{D438CDE3-C3D7-454A-808D-80D49B03B1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55661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61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46</Words>
  <Characters>263</Characters>
  <Application>Microsoft Office Word</Application>
  <DocSecurity>0</DocSecurity>
  <Lines>2</Lines>
  <Paragraphs>1</Paragraphs>
  <ScaleCrop>false</ScaleCrop>
  <Company/>
  <LinksUpToDate>false</LinksUpToDate>
  <CharactersWithSpaces>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2022-12-12T17:32:00Z</dcterms:created>
  <dcterms:modified xsi:type="dcterms:W3CDTF">2022-12-12T17:33:00Z</dcterms:modified>
</cp:coreProperties>
</file>